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84" w:rsidRPr="00C55012" w:rsidRDefault="00DA1284" w:rsidP="00C55012">
      <w:pPr>
        <w:spacing w:after="0" w:line="240" w:lineRule="auto"/>
        <w:jc w:val="right"/>
        <w:rPr>
          <w:rFonts w:ascii="Times New Roman" w:hAnsi="Times New Roman"/>
          <w:bCs/>
          <w:caps/>
          <w:sz w:val="24"/>
          <w:szCs w:val="24"/>
          <w:lang w:eastAsia="ru-RU"/>
        </w:rPr>
      </w:pPr>
    </w:p>
    <w:p w:rsidR="00DA1284" w:rsidRPr="00C55012" w:rsidRDefault="00DA1284" w:rsidP="00C5501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DA1284" w:rsidRPr="00C55012" w:rsidRDefault="00DA1284" w:rsidP="00C550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55012">
        <w:rPr>
          <w:rFonts w:ascii="Times New Roman" w:hAnsi="Times New Roman"/>
          <w:b/>
          <w:sz w:val="28"/>
          <w:szCs w:val="28"/>
        </w:rPr>
        <w:t xml:space="preserve">                                                АДМИНИСТРАЦИЯ</w:t>
      </w:r>
    </w:p>
    <w:p w:rsidR="00DA1284" w:rsidRPr="00C55012" w:rsidRDefault="00DA1284" w:rsidP="00C550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КАМЫШЕВСКОГО </w:t>
      </w:r>
      <w:r w:rsidRPr="00C55012"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DA1284" w:rsidRPr="00C55012" w:rsidRDefault="00DA1284" w:rsidP="00C550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5012">
        <w:rPr>
          <w:rFonts w:ascii="Times New Roman" w:hAnsi="Times New Roman"/>
          <w:b/>
          <w:sz w:val="28"/>
          <w:szCs w:val="28"/>
        </w:rPr>
        <w:t>УСТЬ-ТАРКСКОГО РАЙОНА НОВОСИБИРСКОЙ ОБЛАСТИ</w:t>
      </w:r>
    </w:p>
    <w:p w:rsidR="00DA1284" w:rsidRPr="00C55012" w:rsidRDefault="00DA1284" w:rsidP="00C55012">
      <w:pPr>
        <w:keepNext/>
        <w:autoSpaceDE w:val="0"/>
        <w:autoSpaceDN w:val="0"/>
        <w:spacing w:after="0" w:line="252" w:lineRule="auto"/>
        <w:jc w:val="center"/>
        <w:outlineLvl w:val="1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DA1284" w:rsidRPr="00C55012" w:rsidRDefault="00DA1284" w:rsidP="00C55012">
      <w:pPr>
        <w:keepNext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caps/>
          <w:sz w:val="28"/>
          <w:szCs w:val="28"/>
          <w:lang w:eastAsia="ru-RU"/>
        </w:rPr>
      </w:pPr>
      <w:r w:rsidRPr="00C55012">
        <w:rPr>
          <w:rFonts w:ascii="Times New Roman" w:hAnsi="Times New Roman"/>
          <w:b/>
          <w:caps/>
          <w:sz w:val="28"/>
          <w:szCs w:val="28"/>
          <w:lang w:eastAsia="ru-RU"/>
        </w:rPr>
        <w:t>постановление</w:t>
      </w:r>
    </w:p>
    <w:p w:rsidR="00DA1284" w:rsidRPr="00C55012" w:rsidRDefault="00DA1284" w:rsidP="00C550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1284" w:rsidRPr="00C55012" w:rsidRDefault="00DA1284" w:rsidP="00C550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с.Камышево</w:t>
      </w:r>
    </w:p>
    <w:p w:rsidR="00DA1284" w:rsidRPr="00C55012" w:rsidRDefault="00DA1284" w:rsidP="00C550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A1284" w:rsidRPr="00C55012" w:rsidRDefault="00DA1284" w:rsidP="00C550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>от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.02.2016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  <w:lang w:eastAsia="ru-RU"/>
        </w:rPr>
        <w:t>10</w:t>
      </w:r>
    </w:p>
    <w:p w:rsidR="00DA1284" w:rsidRPr="00C55012" w:rsidRDefault="00DA1284" w:rsidP="00C5501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A1284" w:rsidRPr="00C55012" w:rsidRDefault="00DA1284" w:rsidP="00C55012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б утверждении </w:t>
      </w:r>
      <w:r w:rsidRPr="00C427DF">
        <w:rPr>
          <w:rFonts w:ascii="Times New Roman" w:hAnsi="Times New Roman"/>
          <w:color w:val="000000"/>
          <w:sz w:val="28"/>
          <w:szCs w:val="28"/>
          <w:lang w:eastAsia="ru-RU"/>
        </w:rPr>
        <w:t>Положения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о порядке сообщения муниципальными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лужащими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Камышевского сельсовета Усть-Таркского района Новосибирской области о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возникновении личной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аинтересованности при исполнении должностных обязанностей, которая приводит или может </w:t>
      </w:r>
      <w:r>
        <w:rPr>
          <w:rFonts w:ascii="Times New Roman" w:hAnsi="Times New Roman"/>
          <w:sz w:val="28"/>
          <w:szCs w:val="28"/>
          <w:lang w:eastAsia="ru-RU"/>
        </w:rPr>
        <w:t>привести к конфликту интересов</w:t>
      </w:r>
    </w:p>
    <w:p w:rsidR="00DA1284" w:rsidRPr="00C55012" w:rsidRDefault="00DA1284" w:rsidP="00C550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1284" w:rsidRPr="00C55012" w:rsidRDefault="00DA1284" w:rsidP="00C550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>В соответствии с Указом Пре</w:t>
      </w:r>
      <w:r>
        <w:rPr>
          <w:rFonts w:ascii="Times New Roman" w:hAnsi="Times New Roman"/>
          <w:sz w:val="28"/>
          <w:szCs w:val="28"/>
          <w:lang w:eastAsia="ru-RU"/>
        </w:rPr>
        <w:t xml:space="preserve">зидента РФ от 22.12.2015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№ 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</w:t>
      </w:r>
      <w:hyperlink r:id="rId5" w:history="1">
        <w:r w:rsidRPr="00390171">
          <w:rPr>
            <w:rFonts w:ascii="Times New Roman" w:hAnsi="Times New Roman"/>
            <w:sz w:val="28"/>
            <w:szCs w:val="28"/>
            <w:lang w:eastAsia="ru-RU"/>
          </w:rPr>
          <w:t>Федеральным законом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от 2512.2008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№ 273-ФЗ «О противодействии коррупции»  администрация </w:t>
      </w:r>
      <w:r>
        <w:rPr>
          <w:rFonts w:ascii="Times New Roman" w:hAnsi="Times New Roman"/>
          <w:sz w:val="28"/>
          <w:szCs w:val="28"/>
          <w:lang w:eastAsia="ru-RU"/>
        </w:rPr>
        <w:t>Камышевского сельсовета Усть-Таркского района,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п о с т а н о в л я е т:</w:t>
      </w:r>
    </w:p>
    <w:p w:rsidR="00DA1284" w:rsidRPr="00C55012" w:rsidRDefault="00DA1284" w:rsidP="00C550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1.Утвердить </w:t>
      </w:r>
      <w:hyperlink w:anchor="sub_1000" w:history="1">
        <w:r w:rsidRPr="00390171">
          <w:rPr>
            <w:rFonts w:ascii="Times New Roman" w:hAnsi="Times New Roman"/>
            <w:sz w:val="28"/>
            <w:szCs w:val="28"/>
            <w:lang w:eastAsia="ru-RU"/>
          </w:rPr>
          <w:t>Положение</w:t>
        </w:r>
      </w:hyperlink>
      <w:r w:rsidRPr="00C55012">
        <w:rPr>
          <w:rFonts w:ascii="Times New Roman" w:hAnsi="Times New Roman"/>
          <w:sz w:val="28"/>
          <w:szCs w:val="28"/>
          <w:lang w:eastAsia="ru-RU"/>
        </w:rPr>
        <w:t xml:space="preserve"> о порядке сообщения муниципальными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лужащими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Камышевского сельсовета Усть-Таркского района Новосибирской области о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возникновении личной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аинтересованности при исполнении должностных обязанностей, которая приводит или может </w:t>
      </w:r>
      <w:r>
        <w:rPr>
          <w:rFonts w:ascii="Times New Roman" w:hAnsi="Times New Roman"/>
          <w:sz w:val="28"/>
          <w:szCs w:val="28"/>
          <w:lang w:eastAsia="ru-RU"/>
        </w:rPr>
        <w:t>привести к конфликту интересов согласно приложению</w:t>
      </w:r>
      <w:r w:rsidRPr="00C55012">
        <w:rPr>
          <w:rFonts w:ascii="Times New Roman" w:hAnsi="Times New Roman"/>
          <w:sz w:val="28"/>
          <w:szCs w:val="28"/>
          <w:lang w:eastAsia="ru-RU"/>
        </w:rPr>
        <w:t>.</w:t>
      </w:r>
    </w:p>
    <w:p w:rsidR="00DA1284" w:rsidRPr="00C55012" w:rsidRDefault="00DA1284" w:rsidP="00C5501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2. Опубликовать настоящее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в Бюллетене органов местного самоуправления Усть-Таркского района, а также разместить на официальном сайте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Камышевского </w:t>
      </w:r>
      <w:r w:rsidRPr="00C55012">
        <w:rPr>
          <w:rFonts w:ascii="Times New Roman" w:hAnsi="Times New Roman"/>
          <w:sz w:val="28"/>
          <w:szCs w:val="28"/>
          <w:lang w:eastAsia="ru-RU"/>
        </w:rPr>
        <w:t>сельсовета Усть-Таркского района.</w:t>
      </w:r>
    </w:p>
    <w:p w:rsidR="00DA1284" w:rsidRPr="00C55012" w:rsidRDefault="00DA1284" w:rsidP="00C427DF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вступает в силу со дня его официального опубликования.</w:t>
      </w:r>
    </w:p>
    <w:p w:rsidR="00DA1284" w:rsidRPr="00C55012" w:rsidRDefault="00DA1284" w:rsidP="00C427DF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Контроль за исполнением </w:t>
      </w:r>
      <w:r>
        <w:rPr>
          <w:rFonts w:ascii="Times New Roman" w:hAnsi="Times New Roman"/>
          <w:sz w:val="28"/>
          <w:szCs w:val="28"/>
          <w:lang w:eastAsia="ru-RU"/>
        </w:rPr>
        <w:t>постановления оставляю за собой.</w:t>
      </w:r>
    </w:p>
    <w:p w:rsidR="00DA1284" w:rsidRPr="00C55012" w:rsidRDefault="00DA1284" w:rsidP="00C55012">
      <w:pPr>
        <w:widowControl w:val="0"/>
        <w:autoSpaceDE w:val="0"/>
        <w:autoSpaceDN w:val="0"/>
        <w:adjustRightInd w:val="0"/>
        <w:spacing w:after="0" w:line="240" w:lineRule="auto"/>
        <w:ind w:left="1287" w:right="14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1284" w:rsidRPr="00C55012" w:rsidRDefault="00DA1284" w:rsidP="00C550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1284" w:rsidRPr="00C55012" w:rsidRDefault="00DA1284" w:rsidP="00C550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Камышевского </w:t>
      </w:r>
      <w:r w:rsidRPr="00C55012">
        <w:rPr>
          <w:rFonts w:ascii="Times New Roman" w:hAnsi="Times New Roman"/>
          <w:sz w:val="28"/>
          <w:szCs w:val="28"/>
          <w:lang w:eastAsia="ru-RU"/>
        </w:rPr>
        <w:t>сельсовета</w:t>
      </w:r>
    </w:p>
    <w:p w:rsidR="00DA1284" w:rsidRPr="00C55012" w:rsidRDefault="00DA1284" w:rsidP="00C550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Усть-Таркского района                       </w:t>
      </w:r>
    </w:p>
    <w:p w:rsidR="00DA1284" w:rsidRDefault="00DA1284" w:rsidP="00C42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Л.П.Васильева</w:t>
      </w:r>
    </w:p>
    <w:p w:rsidR="00DA1284" w:rsidRPr="00C55012" w:rsidRDefault="00DA1284" w:rsidP="00C427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A1284" w:rsidRDefault="00DA1284" w:rsidP="00C427D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</w:p>
    <w:p w:rsidR="00DA1284" w:rsidRPr="00C55012" w:rsidRDefault="00DA1284" w:rsidP="00C427D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УТВЕРЖДЕНО</w:t>
      </w:r>
    </w:p>
    <w:p w:rsidR="00DA1284" w:rsidRPr="00C55012" w:rsidRDefault="00DA1284" w:rsidP="00C55012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постановлению администрации </w:t>
      </w:r>
    </w:p>
    <w:p w:rsidR="00DA1284" w:rsidRPr="00C55012" w:rsidRDefault="00DA1284" w:rsidP="00C55012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Камышевского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сельсовета </w:t>
      </w:r>
    </w:p>
    <w:p w:rsidR="00DA1284" w:rsidRPr="00C55012" w:rsidRDefault="00DA1284" w:rsidP="00C55012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Усть-Таркского района </w:t>
      </w:r>
    </w:p>
    <w:p w:rsidR="00DA1284" w:rsidRPr="00C55012" w:rsidRDefault="00DA1284" w:rsidP="00C55012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DA1284" w:rsidRPr="00C55012" w:rsidRDefault="00DA1284" w:rsidP="00C55012">
      <w:pPr>
        <w:spacing w:after="0" w:line="240" w:lineRule="auto"/>
        <w:ind w:left="5245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>от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55012">
        <w:rPr>
          <w:rFonts w:ascii="Times New Roman" w:hAnsi="Times New Roman"/>
          <w:sz w:val="28"/>
          <w:szCs w:val="28"/>
          <w:lang w:eastAsia="ru-RU"/>
        </w:rPr>
        <w:t>.02.2016 №</w:t>
      </w:r>
      <w:r>
        <w:rPr>
          <w:rFonts w:ascii="Times New Roman" w:hAnsi="Times New Roman"/>
          <w:sz w:val="28"/>
          <w:szCs w:val="28"/>
          <w:lang w:eastAsia="ru-RU"/>
        </w:rPr>
        <w:t>10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1284" w:rsidRDefault="00DA1284" w:rsidP="00C55012">
      <w:pPr>
        <w:spacing w:after="0" w:line="223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DA1284" w:rsidRDefault="00DA1284" w:rsidP="00C55012">
      <w:pPr>
        <w:spacing w:after="0" w:line="223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hyperlink w:anchor="sub_1000" w:history="1">
        <w:r w:rsidRPr="00C55012">
          <w:rPr>
            <w:rFonts w:ascii="Times New Roman" w:hAnsi="Times New Roman"/>
            <w:color w:val="000000"/>
            <w:sz w:val="28"/>
            <w:szCs w:val="28"/>
            <w:lang w:eastAsia="ru-RU"/>
          </w:rPr>
          <w:t>П</w:t>
        </w:r>
      </w:hyperlink>
      <w:r>
        <w:rPr>
          <w:rFonts w:ascii="Times New Roman" w:hAnsi="Times New Roman"/>
          <w:sz w:val="28"/>
          <w:szCs w:val="28"/>
          <w:lang w:eastAsia="ru-RU"/>
        </w:rPr>
        <w:t>ОЛОЖЕНИЕ</w:t>
      </w:r>
    </w:p>
    <w:p w:rsidR="00DA1284" w:rsidRPr="00C55012" w:rsidRDefault="00DA1284" w:rsidP="00C55012">
      <w:pPr>
        <w:spacing w:after="0" w:line="223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55012">
        <w:rPr>
          <w:rFonts w:ascii="Times New Roman" w:hAnsi="Times New Roman"/>
          <w:sz w:val="28"/>
          <w:szCs w:val="28"/>
          <w:lang w:eastAsia="ru-RU"/>
        </w:rPr>
        <w:t xml:space="preserve"> о порядке сообщения муниципальными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лужащими администрации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Камышевского сельсовета Усть-Таркского района Новосибирской области о 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возникновении личной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C55012">
        <w:rPr>
          <w:rFonts w:ascii="Times New Roman" w:hAnsi="Times New Roman"/>
          <w:sz w:val="28"/>
          <w:szCs w:val="28"/>
          <w:lang w:eastAsia="ru-RU"/>
        </w:rPr>
        <w:t xml:space="preserve">аинтересованности при исполнении должностных обязанностей, которая приводит или может </w:t>
      </w:r>
      <w:r>
        <w:rPr>
          <w:rFonts w:ascii="Times New Roman" w:hAnsi="Times New Roman"/>
          <w:sz w:val="28"/>
          <w:szCs w:val="28"/>
          <w:lang w:eastAsia="ru-RU"/>
        </w:rPr>
        <w:t>привести к конфликту интересов</w:t>
      </w:r>
    </w:p>
    <w:p w:rsidR="00DA1284" w:rsidRDefault="00DA1284" w:rsidP="00C55012">
      <w:pPr>
        <w:pStyle w:val="ConsPlusNormal"/>
        <w:jc w:val="both"/>
      </w:pPr>
    </w:p>
    <w:p w:rsidR="00DA1284" w:rsidRPr="00AD0237" w:rsidRDefault="00DA1284" w:rsidP="00C55012">
      <w:pPr>
        <w:pStyle w:val="ConsPlusNormal"/>
        <w:jc w:val="both"/>
        <w:rPr>
          <w:b w:val="0"/>
          <w:sz w:val="28"/>
          <w:szCs w:val="28"/>
        </w:rPr>
      </w:pP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AD0237">
        <w:rPr>
          <w:b w:val="0"/>
          <w:sz w:val="28"/>
          <w:szCs w:val="28"/>
        </w:rPr>
        <w:t xml:space="preserve">1. Настоящим Положением определяется порядок сообщения </w:t>
      </w:r>
      <w:r w:rsidRPr="00C55012">
        <w:rPr>
          <w:b w:val="0"/>
          <w:sz w:val="28"/>
          <w:szCs w:val="28"/>
          <w:lang w:eastAsia="ru-RU"/>
        </w:rPr>
        <w:t xml:space="preserve">муниципальными </w:t>
      </w:r>
      <w:r w:rsidRPr="00AD0237">
        <w:rPr>
          <w:b w:val="0"/>
          <w:sz w:val="28"/>
          <w:szCs w:val="28"/>
          <w:lang w:eastAsia="ru-RU"/>
        </w:rPr>
        <w:t>с</w:t>
      </w:r>
      <w:r w:rsidRPr="00C55012">
        <w:rPr>
          <w:b w:val="0"/>
          <w:sz w:val="28"/>
          <w:szCs w:val="28"/>
          <w:lang w:eastAsia="ru-RU"/>
        </w:rPr>
        <w:t xml:space="preserve">лужащими администрации </w:t>
      </w:r>
      <w:r>
        <w:rPr>
          <w:b w:val="0"/>
          <w:sz w:val="28"/>
          <w:szCs w:val="28"/>
          <w:lang w:eastAsia="ru-RU"/>
        </w:rPr>
        <w:t xml:space="preserve">Камышевского </w:t>
      </w:r>
      <w:r w:rsidRPr="00AD0237">
        <w:rPr>
          <w:b w:val="0"/>
          <w:sz w:val="28"/>
          <w:szCs w:val="28"/>
          <w:lang w:eastAsia="ru-RU"/>
        </w:rPr>
        <w:t xml:space="preserve">сельсовета Усть-Таркского района Новосибирской области (далее - муниципальные служащие) о </w:t>
      </w:r>
      <w:r w:rsidRPr="00C55012">
        <w:rPr>
          <w:b w:val="0"/>
          <w:sz w:val="28"/>
          <w:szCs w:val="28"/>
          <w:lang w:eastAsia="ru-RU"/>
        </w:rPr>
        <w:t xml:space="preserve">возникновении личной </w:t>
      </w:r>
      <w:r w:rsidRPr="00AD0237">
        <w:rPr>
          <w:b w:val="0"/>
          <w:sz w:val="28"/>
          <w:szCs w:val="28"/>
          <w:lang w:eastAsia="ru-RU"/>
        </w:rPr>
        <w:t>з</w:t>
      </w:r>
      <w:r w:rsidRPr="00C55012">
        <w:rPr>
          <w:b w:val="0"/>
          <w:sz w:val="28"/>
          <w:szCs w:val="28"/>
          <w:lang w:eastAsia="ru-RU"/>
        </w:rPr>
        <w:t xml:space="preserve">аинтересованности при исполнении должностных обязанностей, которая приводит или может </w:t>
      </w:r>
      <w:r w:rsidRPr="00AD0237">
        <w:rPr>
          <w:b w:val="0"/>
          <w:sz w:val="28"/>
          <w:szCs w:val="28"/>
          <w:lang w:eastAsia="ru-RU"/>
        </w:rPr>
        <w:t>привести к конфликту интересов</w:t>
      </w:r>
      <w:r w:rsidRPr="00AD0237">
        <w:rPr>
          <w:b w:val="0"/>
          <w:sz w:val="28"/>
          <w:szCs w:val="28"/>
        </w:rPr>
        <w:t>.</w:t>
      </w: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AD0237">
        <w:rPr>
          <w:b w:val="0"/>
          <w:sz w:val="28"/>
          <w:szCs w:val="28"/>
        </w:rPr>
        <w:t>2. Муниципальные служащие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AD0237">
        <w:rPr>
          <w:b w:val="0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уведомление)по форме согласно</w:t>
      </w:r>
      <w:r w:rsidRPr="00CF7FD9">
        <w:rPr>
          <w:b w:val="0"/>
          <w:sz w:val="28"/>
          <w:szCs w:val="28"/>
        </w:rPr>
        <w:t xml:space="preserve"> </w:t>
      </w:r>
      <w:hyperlink w:anchor="Par63" w:history="1">
        <w:r w:rsidRPr="00CF7FD9">
          <w:rPr>
            <w:b w:val="0"/>
            <w:sz w:val="28"/>
            <w:szCs w:val="28"/>
          </w:rPr>
          <w:t>приложению N 1</w:t>
        </w:r>
      </w:hyperlink>
      <w:r w:rsidRPr="00AD0237">
        <w:rPr>
          <w:b w:val="0"/>
          <w:sz w:val="28"/>
          <w:szCs w:val="28"/>
        </w:rPr>
        <w:t xml:space="preserve"> к настоящему Порядку.</w:t>
      </w: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bookmarkStart w:id="0" w:name="Par17"/>
      <w:bookmarkEnd w:id="0"/>
      <w:r w:rsidRPr="00AD0237">
        <w:rPr>
          <w:b w:val="0"/>
          <w:sz w:val="28"/>
          <w:szCs w:val="28"/>
        </w:rPr>
        <w:t xml:space="preserve">3. Уведомление направляется Главе </w:t>
      </w:r>
      <w:r>
        <w:rPr>
          <w:b w:val="0"/>
          <w:sz w:val="28"/>
          <w:szCs w:val="28"/>
        </w:rPr>
        <w:t>Камышевского</w:t>
      </w:r>
      <w:r w:rsidRPr="00AD0237">
        <w:rPr>
          <w:b w:val="0"/>
          <w:sz w:val="28"/>
          <w:szCs w:val="28"/>
        </w:rPr>
        <w:t xml:space="preserve"> сельсовета предварительное рассмотрение уведомлений Председателя Правительства Российской Федерации рассматривает лично Президент Российской Федерации.</w:t>
      </w:r>
    </w:p>
    <w:p w:rsidR="00DA1284" w:rsidRPr="006D287C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bookmarkStart w:id="1" w:name="Par22"/>
      <w:bookmarkStart w:id="2" w:name="Par26"/>
      <w:bookmarkEnd w:id="1"/>
      <w:bookmarkEnd w:id="2"/>
      <w:r w:rsidRPr="00AD0237">
        <w:rPr>
          <w:b w:val="0"/>
          <w:sz w:val="28"/>
          <w:szCs w:val="28"/>
        </w:rPr>
        <w:t>4. По результатам предварительного рассмотрения уведомлений, Глава</w:t>
      </w:r>
      <w:r>
        <w:rPr>
          <w:b w:val="0"/>
          <w:sz w:val="28"/>
          <w:szCs w:val="28"/>
        </w:rPr>
        <w:t xml:space="preserve"> Камышевского</w:t>
      </w:r>
      <w:r w:rsidRPr="00AD0237">
        <w:rPr>
          <w:b w:val="0"/>
          <w:sz w:val="28"/>
          <w:szCs w:val="28"/>
        </w:rPr>
        <w:t xml:space="preserve"> сельсовета направляет </w:t>
      </w:r>
      <w:r w:rsidRPr="006D287C">
        <w:rPr>
          <w:b w:val="0"/>
          <w:sz w:val="28"/>
          <w:szCs w:val="28"/>
        </w:rPr>
        <w:t>уведомление в комиссии по соблюдению требований к служебному поведению и урегулированию конфликта интересов</w:t>
      </w:r>
    </w:p>
    <w:p w:rsidR="00DA1284" w:rsidRPr="006D287C" w:rsidRDefault="00DA1284" w:rsidP="006D287C">
      <w:pPr>
        <w:pStyle w:val="ConsPlusNormal"/>
        <w:ind w:firstLine="540"/>
        <w:jc w:val="both"/>
        <w:rPr>
          <w:b w:val="0"/>
          <w:sz w:val="28"/>
          <w:szCs w:val="28"/>
        </w:rPr>
      </w:pPr>
      <w:bookmarkStart w:id="3" w:name="P138"/>
      <w:bookmarkStart w:id="4" w:name="P140"/>
      <w:bookmarkStart w:id="5" w:name="P142"/>
      <w:bookmarkEnd w:id="3"/>
      <w:bookmarkEnd w:id="4"/>
      <w:bookmarkEnd w:id="5"/>
      <w:r w:rsidRPr="006D287C">
        <w:rPr>
          <w:b w:val="0"/>
          <w:sz w:val="28"/>
          <w:szCs w:val="28"/>
        </w:rPr>
        <w:t>5. Комиссия по соблюдению требований к служебному поведению и урегулированию конфликта интересов.</w:t>
      </w:r>
    </w:p>
    <w:p w:rsidR="00DA1284" w:rsidRPr="006D287C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6D287C">
        <w:rPr>
          <w:b w:val="0"/>
          <w:sz w:val="28"/>
          <w:szCs w:val="28"/>
        </w:rPr>
        <w:t xml:space="preserve"> в целях всестороннего рассмотрения</w:t>
      </w:r>
      <w:r w:rsidRPr="00AD0237">
        <w:rPr>
          <w:b w:val="0"/>
          <w:sz w:val="28"/>
          <w:szCs w:val="28"/>
        </w:rPr>
        <w:t xml:space="preserve">  уведомления может направлять запросы, получать заключения и другие материалы. Срок рассмотрения  регламентирован в положении о </w:t>
      </w:r>
      <w:r w:rsidRPr="006D287C">
        <w:rPr>
          <w:b w:val="0"/>
          <w:sz w:val="28"/>
          <w:szCs w:val="28"/>
        </w:rPr>
        <w:t>комиссии по соблюдению требований к служебному поведению и урегулированию конфликта интересов.</w:t>
      </w:r>
    </w:p>
    <w:p w:rsidR="00DA1284" w:rsidRPr="006D287C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DA1284" w:rsidRPr="00390171" w:rsidRDefault="00DA1284" w:rsidP="00390171">
      <w:pPr>
        <w:autoSpaceDE w:val="0"/>
        <w:autoSpaceDN w:val="0"/>
        <w:adjustRightInd w:val="0"/>
      </w:pPr>
      <w:r w:rsidRPr="006D287C">
        <w:rPr>
          <w:rFonts w:ascii="Times New Roman" w:hAnsi="Times New Roman"/>
          <w:b/>
        </w:rPr>
        <w:t>6</w:t>
      </w:r>
      <w:r w:rsidRPr="006D287C">
        <w:rPr>
          <w:rFonts w:ascii="Times New Roman" w:hAnsi="Times New Roman"/>
          <w:b/>
          <w:sz w:val="28"/>
          <w:szCs w:val="28"/>
        </w:rPr>
        <w:t xml:space="preserve">. </w:t>
      </w:r>
      <w:r w:rsidRPr="006D287C">
        <w:rPr>
          <w:rFonts w:ascii="Times New Roman" w:hAnsi="Times New Roman"/>
          <w:sz w:val="28"/>
          <w:szCs w:val="28"/>
        </w:rPr>
        <w:t>Комиссия</w:t>
      </w:r>
      <w:r w:rsidRPr="006D287C">
        <w:rPr>
          <w:rFonts w:ascii="Times New Roman" w:hAnsi="Times New Roman"/>
          <w:b/>
          <w:sz w:val="28"/>
          <w:szCs w:val="28"/>
        </w:rPr>
        <w:t xml:space="preserve"> </w:t>
      </w:r>
      <w:r w:rsidRPr="006D287C">
        <w:rPr>
          <w:rFonts w:ascii="Times New Roman" w:hAnsi="Times New Roman"/>
          <w:sz w:val="28"/>
          <w:szCs w:val="28"/>
        </w:rPr>
        <w:t xml:space="preserve"> по соблюдению требований к служебному</w:t>
      </w:r>
      <w:r w:rsidRPr="00390171">
        <w:rPr>
          <w:rFonts w:ascii="Times New Roman" w:hAnsi="Times New Roman"/>
          <w:sz w:val="28"/>
          <w:szCs w:val="28"/>
        </w:rPr>
        <w:t xml:space="preserve"> поведению и урегулированию конфликта интересов</w:t>
      </w:r>
      <w:r w:rsidRPr="00390171">
        <w:rPr>
          <w:rFonts w:ascii="Times New Roman" w:hAnsi="Times New Roman"/>
          <w:b/>
          <w:sz w:val="28"/>
          <w:szCs w:val="28"/>
        </w:rPr>
        <w:t xml:space="preserve"> </w:t>
      </w:r>
      <w:r w:rsidRPr="00390171">
        <w:rPr>
          <w:rFonts w:ascii="Times New Roman" w:hAnsi="Times New Roman"/>
          <w:sz w:val="28"/>
          <w:szCs w:val="28"/>
        </w:rPr>
        <w:t>по результатам рассмотрения ими уведомлений принимает одно из следующих решений</w:t>
      </w:r>
      <w:r w:rsidRPr="00390171">
        <w:t>:</w:t>
      </w: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AD0237">
        <w:rPr>
          <w:b w:val="0"/>
          <w:sz w:val="28"/>
          <w:szCs w:val="28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bookmarkStart w:id="6" w:name="Par32"/>
      <w:bookmarkEnd w:id="6"/>
      <w:r w:rsidRPr="00AD0237">
        <w:rPr>
          <w:b w:val="0"/>
          <w:sz w:val="28"/>
          <w:szCs w:val="28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DA1284" w:rsidRPr="00AD0237" w:rsidRDefault="00DA1284" w:rsidP="00C55012">
      <w:pPr>
        <w:pStyle w:val="ConsPlusNormal"/>
        <w:ind w:firstLine="540"/>
        <w:jc w:val="both"/>
        <w:rPr>
          <w:b w:val="0"/>
          <w:sz w:val="28"/>
          <w:szCs w:val="28"/>
        </w:rPr>
      </w:pPr>
      <w:bookmarkStart w:id="7" w:name="Par33"/>
      <w:bookmarkEnd w:id="7"/>
      <w:r w:rsidRPr="00AD0237">
        <w:rPr>
          <w:b w:val="0"/>
          <w:sz w:val="28"/>
          <w:szCs w:val="28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DA1284" w:rsidRPr="00390171" w:rsidRDefault="00DA1284" w:rsidP="0039017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390171">
        <w:rPr>
          <w:rFonts w:ascii="Times New Roman" w:hAnsi="Times New Roman"/>
          <w:sz w:val="28"/>
          <w:szCs w:val="28"/>
        </w:rPr>
        <w:t xml:space="preserve">7. В случае принятия решения, </w:t>
      </w:r>
      <w:r w:rsidRPr="00CF7FD9">
        <w:rPr>
          <w:rFonts w:ascii="Times New Roman" w:hAnsi="Times New Roman"/>
          <w:sz w:val="28"/>
          <w:szCs w:val="28"/>
        </w:rPr>
        <w:t xml:space="preserve">предусмотренного </w:t>
      </w:r>
      <w:hyperlink w:anchor="Par32" w:history="1">
        <w:r w:rsidRPr="00CF7FD9">
          <w:rPr>
            <w:rFonts w:ascii="Times New Roman" w:hAnsi="Times New Roman"/>
            <w:sz w:val="28"/>
            <w:szCs w:val="28"/>
          </w:rPr>
          <w:t>подпунктом "б" пункта</w:t>
        </w:r>
        <w:r w:rsidRPr="00390171">
          <w:rPr>
            <w:rFonts w:ascii="Times New Roman" w:hAnsi="Times New Roman"/>
            <w:color w:val="0000FF"/>
            <w:sz w:val="28"/>
            <w:szCs w:val="28"/>
          </w:rPr>
          <w:t xml:space="preserve"> </w:t>
        </w:r>
      </w:hyperlink>
      <w:r w:rsidRPr="00390171">
        <w:rPr>
          <w:rFonts w:ascii="Times New Roman" w:hAnsi="Times New Roman"/>
          <w:sz w:val="28"/>
          <w:szCs w:val="28"/>
        </w:rPr>
        <w:t>6 настоящего Положения, в соответствии с законодательством Российской Федерации комиссии по соблюдению требований к служебному  поведению и урегулированию конфликта интересов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DA1284" w:rsidRPr="00CF7FD9" w:rsidRDefault="00DA1284" w:rsidP="006D287C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AD0237">
        <w:rPr>
          <w:b w:val="0"/>
          <w:sz w:val="28"/>
          <w:szCs w:val="28"/>
        </w:rPr>
        <w:t xml:space="preserve">8. В случае принятия решений, </w:t>
      </w:r>
      <w:r w:rsidRPr="00CF7FD9">
        <w:rPr>
          <w:b w:val="0"/>
          <w:sz w:val="28"/>
          <w:szCs w:val="28"/>
        </w:rPr>
        <w:t xml:space="preserve">предусмотренных </w:t>
      </w:r>
      <w:hyperlink w:anchor="Par32" w:history="1">
        <w:r w:rsidRPr="00CF7FD9">
          <w:rPr>
            <w:b w:val="0"/>
            <w:sz w:val="28"/>
            <w:szCs w:val="28"/>
          </w:rPr>
          <w:t>подпунктами "б"</w:t>
        </w:r>
      </w:hyperlink>
      <w:r w:rsidRPr="00CF7FD9">
        <w:rPr>
          <w:b w:val="0"/>
          <w:sz w:val="28"/>
          <w:szCs w:val="28"/>
        </w:rPr>
        <w:t xml:space="preserve"> и </w:t>
      </w:r>
      <w:hyperlink w:anchor="Par33" w:history="1">
        <w:r w:rsidRPr="00CF7FD9">
          <w:rPr>
            <w:b w:val="0"/>
            <w:sz w:val="28"/>
            <w:szCs w:val="28"/>
          </w:rPr>
          <w:t xml:space="preserve">"в" пункта </w:t>
        </w:r>
      </w:hyperlink>
      <w:r w:rsidRPr="00CF7FD9">
        <w:rPr>
          <w:b w:val="0"/>
          <w:sz w:val="28"/>
          <w:szCs w:val="28"/>
        </w:rPr>
        <w:t>6 настоящего Положения, Комиссия по соблюдению требований к служебному поведению и урегулированию конфликта интересов</w:t>
      </w:r>
    </w:p>
    <w:p w:rsidR="00DA1284" w:rsidRPr="00AD0237" w:rsidRDefault="00DA1284" w:rsidP="00AD0237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AD0237">
        <w:rPr>
          <w:b w:val="0"/>
          <w:sz w:val="28"/>
          <w:szCs w:val="28"/>
        </w:rPr>
        <w:t>муниципальный служащий привлекается к ответственности  в порядке и сроках предусмотренных действующим законодательством.</w:t>
      </w: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Default="00DA1284" w:rsidP="00C55012">
      <w:pPr>
        <w:pStyle w:val="ConsPlusNormal"/>
        <w:jc w:val="both"/>
      </w:pPr>
    </w:p>
    <w:p w:rsidR="00DA1284" w:rsidRPr="00AD0237" w:rsidRDefault="00DA1284" w:rsidP="00C55012">
      <w:pPr>
        <w:pStyle w:val="ConsPlusNormal"/>
        <w:jc w:val="right"/>
        <w:outlineLvl w:val="1"/>
        <w:rPr>
          <w:b w:val="0"/>
        </w:rPr>
      </w:pPr>
      <w:r w:rsidRPr="00AD0237">
        <w:rPr>
          <w:b w:val="0"/>
        </w:rPr>
        <w:t>Приложение N 1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>
        <w:t xml:space="preserve">к </w:t>
      </w:r>
      <w:r w:rsidRPr="00AD0237">
        <w:rPr>
          <w:b w:val="0"/>
        </w:rPr>
        <w:t>Положению о порядке сообщения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 w:rsidRPr="00C55012">
        <w:rPr>
          <w:b w:val="0"/>
          <w:lang w:eastAsia="ru-RU"/>
        </w:rPr>
        <w:t xml:space="preserve">муниципальными </w:t>
      </w:r>
      <w:r w:rsidRPr="00AD0237">
        <w:rPr>
          <w:b w:val="0"/>
          <w:lang w:eastAsia="ru-RU"/>
        </w:rPr>
        <w:t>с</w:t>
      </w:r>
      <w:r w:rsidRPr="00C55012">
        <w:rPr>
          <w:b w:val="0"/>
          <w:lang w:eastAsia="ru-RU"/>
        </w:rPr>
        <w:t xml:space="preserve">лужащими 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 w:rsidRPr="00C55012">
        <w:rPr>
          <w:b w:val="0"/>
          <w:lang w:eastAsia="ru-RU"/>
        </w:rPr>
        <w:t xml:space="preserve">администрации </w:t>
      </w:r>
      <w:r>
        <w:rPr>
          <w:b w:val="0"/>
          <w:lang w:eastAsia="ru-RU"/>
        </w:rPr>
        <w:t xml:space="preserve">Камышевского </w:t>
      </w:r>
      <w:r w:rsidRPr="00AD0237">
        <w:rPr>
          <w:b w:val="0"/>
          <w:lang w:eastAsia="ru-RU"/>
        </w:rPr>
        <w:t>сельсовета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 w:rsidRPr="00AD0237">
        <w:rPr>
          <w:b w:val="0"/>
          <w:lang w:eastAsia="ru-RU"/>
        </w:rPr>
        <w:t xml:space="preserve"> Усть-Таркского района Новосибирской области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 w:rsidRPr="00AD0237">
        <w:rPr>
          <w:b w:val="0"/>
          <w:lang w:eastAsia="ru-RU"/>
        </w:rPr>
        <w:t xml:space="preserve">  о </w:t>
      </w:r>
      <w:r w:rsidRPr="00C55012">
        <w:rPr>
          <w:b w:val="0"/>
          <w:lang w:eastAsia="ru-RU"/>
        </w:rPr>
        <w:t xml:space="preserve">возникновении личной </w:t>
      </w:r>
      <w:r w:rsidRPr="00AD0237">
        <w:rPr>
          <w:b w:val="0"/>
          <w:lang w:eastAsia="ru-RU"/>
        </w:rPr>
        <w:t>з</w:t>
      </w:r>
      <w:r w:rsidRPr="00C55012">
        <w:rPr>
          <w:b w:val="0"/>
          <w:lang w:eastAsia="ru-RU"/>
        </w:rPr>
        <w:t>аинтересованности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 w:rsidRPr="00C55012">
        <w:rPr>
          <w:b w:val="0"/>
          <w:lang w:eastAsia="ru-RU"/>
        </w:rPr>
        <w:t xml:space="preserve">при исполнении должностных обязанностей, </w:t>
      </w:r>
    </w:p>
    <w:p w:rsidR="00DA1284" w:rsidRDefault="00DA1284" w:rsidP="00C55012">
      <w:pPr>
        <w:pStyle w:val="ConsPlusNormal"/>
        <w:jc w:val="right"/>
        <w:rPr>
          <w:b w:val="0"/>
          <w:lang w:eastAsia="ru-RU"/>
        </w:rPr>
      </w:pPr>
      <w:r w:rsidRPr="00C55012">
        <w:rPr>
          <w:b w:val="0"/>
          <w:lang w:eastAsia="ru-RU"/>
        </w:rPr>
        <w:t xml:space="preserve">которая приводит или может </w:t>
      </w:r>
      <w:r w:rsidRPr="00AD0237">
        <w:rPr>
          <w:b w:val="0"/>
          <w:lang w:eastAsia="ru-RU"/>
        </w:rPr>
        <w:t>привести</w:t>
      </w:r>
    </w:p>
    <w:p w:rsidR="00DA1284" w:rsidRDefault="00DA1284" w:rsidP="00C55012">
      <w:pPr>
        <w:pStyle w:val="ConsPlusNormal"/>
        <w:jc w:val="right"/>
      </w:pPr>
      <w:r w:rsidRPr="00AD0237">
        <w:rPr>
          <w:b w:val="0"/>
          <w:lang w:eastAsia="ru-RU"/>
        </w:rPr>
        <w:t xml:space="preserve"> к конфликту интересов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________________________________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(отметка об ознакомлении)</w:t>
      </w:r>
    </w:p>
    <w:p w:rsidR="00DA1284" w:rsidRPr="006D287C" w:rsidRDefault="00DA1284" w:rsidP="00AD023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 </w:t>
      </w:r>
      <w:r w:rsidRPr="006D287C">
        <w:rPr>
          <w:rFonts w:ascii="Times New Roman" w:hAnsi="Times New Roman"/>
          <w:sz w:val="24"/>
          <w:szCs w:val="24"/>
          <w:lang w:eastAsia="ru-RU"/>
        </w:rPr>
        <w:t>Главе администрации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Камышевского</w:t>
      </w:r>
    </w:p>
    <w:p w:rsidR="00DA1284" w:rsidRDefault="00DA1284" w:rsidP="00AD023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D287C">
        <w:rPr>
          <w:rFonts w:ascii="Times New Roman" w:hAnsi="Times New Roman"/>
          <w:sz w:val="24"/>
          <w:szCs w:val="24"/>
          <w:lang w:eastAsia="ru-RU"/>
        </w:rPr>
        <w:t>сельсовета Усть-Таркского района</w:t>
      </w:r>
      <w:bookmarkStart w:id="8" w:name="_GoBack"/>
      <w:bookmarkEnd w:id="8"/>
    </w:p>
    <w:p w:rsidR="00DA1284" w:rsidRPr="00C55012" w:rsidRDefault="00DA1284" w:rsidP="00AD023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DA1284" w:rsidRPr="00C55012" w:rsidRDefault="00DA1284" w:rsidP="00AD023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           от _____________________________</w:t>
      </w:r>
    </w:p>
    <w:p w:rsidR="00DA1284" w:rsidRPr="00C55012" w:rsidRDefault="00DA1284" w:rsidP="00AD023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 ________________________________</w:t>
      </w:r>
    </w:p>
    <w:p w:rsidR="00DA1284" w:rsidRPr="00C55012" w:rsidRDefault="00DA1284" w:rsidP="00AD023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  (Ф.И.О., замещаемая должность)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</w:t>
      </w:r>
    </w:p>
    <w:p w:rsidR="00DA1284" w:rsidRPr="00C55012" w:rsidRDefault="00DA1284" w:rsidP="00AD02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УВЕДОМЛЕНИЕ</w:t>
      </w:r>
    </w:p>
    <w:p w:rsidR="00DA1284" w:rsidRPr="00C55012" w:rsidRDefault="00DA1284" w:rsidP="00AD02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о возникновении личной заинтересованности при исполнении</w:t>
      </w:r>
    </w:p>
    <w:p w:rsidR="00DA1284" w:rsidRPr="00C55012" w:rsidRDefault="00DA1284" w:rsidP="00AD02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должностных обязанностей, которая приводит</w:t>
      </w:r>
    </w:p>
    <w:p w:rsidR="00DA1284" w:rsidRPr="00C55012" w:rsidRDefault="00DA1284" w:rsidP="00AD023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или может привести к конфликту интересов</w:t>
      </w:r>
    </w:p>
    <w:p w:rsidR="00DA1284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</w:t>
      </w:r>
    </w:p>
    <w:p w:rsidR="00DA1284" w:rsidRPr="00C55012" w:rsidRDefault="00DA1284" w:rsidP="00AD02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Сообщаю о возникновении у меня личной заинтересованности при исполнении должностных  обязанностей,  которая приводит или может привести к конфликту интересов (нужное подчеркнуть).</w:t>
      </w:r>
    </w:p>
    <w:p w:rsidR="00DA1284" w:rsidRPr="00C55012" w:rsidRDefault="00DA1284" w:rsidP="00AD02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Обстоятельства,     являющиеся    основанием    возникновения    личной заинтересованности: ___________________________________________________________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DA1284" w:rsidRPr="00C55012" w:rsidRDefault="00DA1284" w:rsidP="00AD02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Должностные   обязанности,  на  исполнение  которых  влияет  или  может повлиять личная заинтересованность: ___________________________________________________</w:t>
      </w:r>
      <w:r>
        <w:rPr>
          <w:rFonts w:ascii="Times New Roman" w:hAnsi="Times New Roman"/>
          <w:sz w:val="24"/>
          <w:szCs w:val="24"/>
          <w:lang w:eastAsia="ru-RU"/>
        </w:rPr>
        <w:t>_________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Предлагаемые   меры  по  предотвращению  или  урегулированию  конфликта интересов: _____________________________________________________________________________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</w:t>
      </w:r>
    </w:p>
    <w:p w:rsidR="00DA1284" w:rsidRPr="00C55012" w:rsidRDefault="00DA1284" w:rsidP="00AD023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 xml:space="preserve">Намереваюсь   (не   намереваюсь)   лично  присутствовать  на  заседании комиссии по соблюдению требований к служебному поведению муниципальных служащих </w:t>
      </w:r>
      <w:r w:rsidRPr="006D287C">
        <w:rPr>
          <w:rFonts w:ascii="Times New Roman" w:hAnsi="Times New Roman"/>
          <w:sz w:val="24"/>
          <w:szCs w:val="24"/>
          <w:lang w:eastAsia="ru-RU"/>
        </w:rPr>
        <w:t>администрации Камышевского сельсовета Усть-Таркского района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5012">
        <w:rPr>
          <w:rFonts w:ascii="Times New Roman" w:hAnsi="Times New Roman"/>
          <w:sz w:val="24"/>
          <w:szCs w:val="24"/>
          <w:lang w:eastAsia="ru-RU"/>
        </w:rPr>
        <w:t>и урегулированию конфликта интересов при рассмотрении настоящего уведомления (нужное подчеркнуть).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«__» ___________ 20__ г.      ______________________         ______________________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                      </w:t>
      </w:r>
      <w:r w:rsidRPr="00AD0237">
        <w:rPr>
          <w:rFonts w:ascii="Times New Roman" w:hAnsi="Times New Roman"/>
          <w:lang w:eastAsia="ru-RU"/>
        </w:rPr>
        <w:t>     </w:t>
      </w:r>
      <w:r w:rsidRPr="00C55012">
        <w:rPr>
          <w:rFonts w:ascii="Times New Roman" w:hAnsi="Times New Roman"/>
          <w:lang w:eastAsia="ru-RU"/>
        </w:rPr>
        <w:t> (расшифровка подписи)(подпись ли</w:t>
      </w:r>
      <w:r w:rsidRPr="00AD0237">
        <w:rPr>
          <w:rFonts w:ascii="Times New Roman" w:hAnsi="Times New Roman"/>
          <w:lang w:eastAsia="ru-RU"/>
        </w:rPr>
        <w:t>ца</w:t>
      </w:r>
      <w:r w:rsidRPr="00C55012">
        <w:rPr>
          <w:rFonts w:ascii="Times New Roman" w:hAnsi="Times New Roman"/>
          <w:lang w:eastAsia="ru-RU"/>
        </w:rPr>
        <w:t>направляющего уведомление)</w:t>
      </w: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1284" w:rsidRPr="00C55012" w:rsidRDefault="00DA1284" w:rsidP="00AD023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55012">
        <w:rPr>
          <w:rFonts w:ascii="Times New Roman" w:hAnsi="Times New Roman"/>
          <w:sz w:val="24"/>
          <w:szCs w:val="24"/>
          <w:lang w:eastAsia="ru-RU"/>
        </w:rPr>
        <w:t> </w:t>
      </w:r>
    </w:p>
    <w:p w:rsidR="00DA1284" w:rsidRDefault="00DA1284"/>
    <w:sectPr w:rsidR="00DA1284" w:rsidSect="003A7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693437D0"/>
    <w:multiLevelType w:val="multilevel"/>
    <w:tmpl w:val="ED2E91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012"/>
    <w:rsid w:val="00094A66"/>
    <w:rsid w:val="001E5E57"/>
    <w:rsid w:val="001F2D0B"/>
    <w:rsid w:val="002012C1"/>
    <w:rsid w:val="00244EE2"/>
    <w:rsid w:val="002F6449"/>
    <w:rsid w:val="00321ED6"/>
    <w:rsid w:val="00324019"/>
    <w:rsid w:val="00390171"/>
    <w:rsid w:val="003A72B0"/>
    <w:rsid w:val="003B1884"/>
    <w:rsid w:val="003B2783"/>
    <w:rsid w:val="004352B6"/>
    <w:rsid w:val="004D39F1"/>
    <w:rsid w:val="00581A1C"/>
    <w:rsid w:val="006D287C"/>
    <w:rsid w:val="00847AF7"/>
    <w:rsid w:val="00893635"/>
    <w:rsid w:val="008A41D0"/>
    <w:rsid w:val="00961C53"/>
    <w:rsid w:val="009A3334"/>
    <w:rsid w:val="00AD0237"/>
    <w:rsid w:val="00B4479E"/>
    <w:rsid w:val="00BE7222"/>
    <w:rsid w:val="00BF1030"/>
    <w:rsid w:val="00C30049"/>
    <w:rsid w:val="00C427DF"/>
    <w:rsid w:val="00C55012"/>
    <w:rsid w:val="00CF7FD9"/>
    <w:rsid w:val="00D300A5"/>
    <w:rsid w:val="00D4300B"/>
    <w:rsid w:val="00D7252A"/>
    <w:rsid w:val="00DA1284"/>
    <w:rsid w:val="00E07022"/>
    <w:rsid w:val="00E23ADE"/>
    <w:rsid w:val="00ED4F95"/>
    <w:rsid w:val="00F01770"/>
    <w:rsid w:val="00F66206"/>
    <w:rsid w:val="00FA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2B0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55012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C5501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31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64203.12104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4</Pages>
  <Words>1939</Words>
  <Characters>11057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1</cp:lastModifiedBy>
  <cp:revision>9</cp:revision>
  <cp:lastPrinted>2016-03-01T10:01:00Z</cp:lastPrinted>
  <dcterms:created xsi:type="dcterms:W3CDTF">2016-02-05T03:10:00Z</dcterms:created>
  <dcterms:modified xsi:type="dcterms:W3CDTF">2016-03-01T10:02:00Z</dcterms:modified>
</cp:coreProperties>
</file>